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1F827" w14:textId="77777777" w:rsidR="0081436D" w:rsidRDefault="0081436D" w:rsidP="0081436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AMYAS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d.1467)</w:t>
      </w:r>
    </w:p>
    <w:p w14:paraId="0609DC38" w14:textId="77777777" w:rsidR="0081436D" w:rsidRDefault="0081436D" w:rsidP="0081436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Chaplain; of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sellery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within the manor of Eltham.</w:t>
      </w:r>
    </w:p>
    <w:p w14:paraId="435200F9" w14:textId="77777777" w:rsidR="0081436D" w:rsidRDefault="0081436D" w:rsidP="0081436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BFC25E0" w14:textId="77777777" w:rsidR="0081436D" w:rsidRDefault="0081436D" w:rsidP="0081436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345DEE9" w14:textId="77777777" w:rsidR="0081436D" w:rsidRDefault="0081436D" w:rsidP="0081436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died by this date.    (C.P.R. 1476-85 p.119)</w:t>
      </w:r>
    </w:p>
    <w:p w14:paraId="3A8576FF" w14:textId="77777777" w:rsidR="0081436D" w:rsidRDefault="0081436D" w:rsidP="0081436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D32F31F" w14:textId="77777777" w:rsidR="0081436D" w:rsidRDefault="0081436D" w:rsidP="0081436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6A5C7FA" w14:textId="77777777" w:rsidR="0081436D" w:rsidRDefault="0081436D" w:rsidP="0081436D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June 2021</w:t>
      </w:r>
    </w:p>
    <w:p w14:paraId="1722AC9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20C5E" w14:textId="77777777" w:rsidR="0081436D" w:rsidRDefault="0081436D" w:rsidP="009139A6">
      <w:r>
        <w:separator/>
      </w:r>
    </w:p>
  </w:endnote>
  <w:endnote w:type="continuationSeparator" w:id="0">
    <w:p w14:paraId="1FA6483C" w14:textId="77777777" w:rsidR="0081436D" w:rsidRDefault="008143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EA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B6D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4E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41052" w14:textId="77777777" w:rsidR="0081436D" w:rsidRDefault="0081436D" w:rsidP="009139A6">
      <w:r>
        <w:separator/>
      </w:r>
    </w:p>
  </w:footnote>
  <w:footnote w:type="continuationSeparator" w:id="0">
    <w:p w14:paraId="7B321F3C" w14:textId="77777777" w:rsidR="0081436D" w:rsidRDefault="008143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DC7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0D8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7F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36D"/>
    <w:rsid w:val="000666E0"/>
    <w:rsid w:val="002510B7"/>
    <w:rsid w:val="005C130B"/>
    <w:rsid w:val="0081436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63327"/>
  <w15:chartTrackingRefBased/>
  <w15:docId w15:val="{83BD098C-260C-4111-8CE5-0ABDD5A4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36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2021-06-16T19:35:00Z</dcterms:created>
  <dcterms:modified xsi:type="dcterms:W3CDTF">2021-06-16T19:35:00Z</dcterms:modified>
</cp:coreProperties>
</file>